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1960A4" w:rsidP="0007130F">
      <w:pPr>
        <w:pStyle w:val="Heading1"/>
      </w:pPr>
      <w:bookmarkStart w:id="0" w:name="_GoBack"/>
      <w:bookmarkEnd w:id="0"/>
      <w:r>
        <w:t>Top Tips for Creating Killer Company Pages on LinkedIn</w:t>
      </w:r>
    </w:p>
    <w:p w:rsidR="00916CEB" w:rsidRDefault="00916CEB"/>
    <w:p w:rsidR="00F72E02" w:rsidRDefault="001960A4">
      <w:r>
        <w:t xml:space="preserve">Your company page on LinkedIn is one of the most critical aspects of your presence on the professional networking platform. To maximize the benefits of using LinkedIn to grow your business, it is essential to have an eye-catching company page that clearly </w:t>
      </w:r>
      <w:r>
        <w:t xml:space="preserve">represents your business in a meaningful way. </w:t>
      </w:r>
      <w:r w:rsidR="003D4F69">
        <w:t xml:space="preserve">Here are the top tips for creating a LinkedIn company page that will grab the attention of your audience. </w:t>
      </w:r>
    </w:p>
    <w:p w:rsidR="003D4F69" w:rsidRDefault="003D4F69"/>
    <w:p w:rsidR="003D4F69" w:rsidRDefault="001960A4">
      <w:pPr>
        <w:rPr>
          <w:b/>
        </w:rPr>
      </w:pPr>
      <w:r>
        <w:rPr>
          <w:b/>
        </w:rPr>
        <w:t>Choose an Eye-Catching Banner</w:t>
      </w:r>
    </w:p>
    <w:p w:rsidR="00601958" w:rsidRDefault="001960A4">
      <w:r>
        <w:t>The first thing that most customers will see on your profile is the bann</w:t>
      </w:r>
      <w:r>
        <w:t xml:space="preserve">er on your company page. That is why it is crucial that the banner you add to your company page is recognizable and effectively branded. </w:t>
      </w:r>
      <w:r w:rsidR="00C03730">
        <w:t xml:space="preserve">Consumers and potential customers will associate a professional-looking banner with a high-quality company page that provides useful information, products, and services. </w:t>
      </w:r>
    </w:p>
    <w:p w:rsidR="00C03730" w:rsidRDefault="00C03730"/>
    <w:p w:rsidR="00C03730" w:rsidRDefault="001960A4">
      <w:pPr>
        <w:rPr>
          <w:b/>
        </w:rPr>
      </w:pPr>
      <w:r>
        <w:rPr>
          <w:b/>
        </w:rPr>
        <w:t>Analyze Your Wording</w:t>
      </w:r>
    </w:p>
    <w:p w:rsidR="00C03730" w:rsidRDefault="001960A4">
      <w:r>
        <w:t xml:space="preserve">Two of the most significant mistakes that are made to an otherwise healthy company page is the overuse of industry </w:t>
      </w:r>
      <w:r w:rsidRPr="00E90990">
        <w:t>catchphrases</w:t>
      </w:r>
      <w:r>
        <w:t xml:space="preserve"> and the overuse of standard search terms. To help your</w:t>
      </w:r>
      <w:r>
        <w:t xml:space="preserve"> page stand out from the competition try to minimize your wordiness as much as possible. For the best results, you need to keep the wording on your page short and concise.  </w:t>
      </w:r>
    </w:p>
    <w:p w:rsidR="00E90990" w:rsidRDefault="00E90990"/>
    <w:p w:rsidR="00E90990" w:rsidRDefault="001960A4">
      <w:pPr>
        <w:rPr>
          <w:b/>
        </w:rPr>
      </w:pPr>
      <w:r>
        <w:rPr>
          <w:b/>
        </w:rPr>
        <w:t>Include a Video</w:t>
      </w:r>
    </w:p>
    <w:p w:rsidR="00E90990" w:rsidRDefault="001960A4">
      <w:r>
        <w:t>In today's fast-paced world, customers and potential clients migh</w:t>
      </w:r>
      <w:r>
        <w:t>t not have the time to spend reading through your profile. Adding a quick 30-second video that summarizes your company and the products or services you offer, could help tremendously in creating an attractive and attention-grabbing company profile.</w:t>
      </w:r>
    </w:p>
    <w:p w:rsidR="00D60FF9" w:rsidRDefault="00D60FF9"/>
    <w:p w:rsidR="00D60FF9" w:rsidRDefault="001960A4">
      <w:pPr>
        <w:rPr>
          <w:b/>
        </w:rPr>
      </w:pPr>
      <w:r>
        <w:rPr>
          <w:b/>
        </w:rPr>
        <w:t>Keep Y</w:t>
      </w:r>
      <w:r>
        <w:rPr>
          <w:b/>
        </w:rPr>
        <w:t>our Company Information Up-to-Date</w:t>
      </w:r>
    </w:p>
    <w:p w:rsidR="004F464A" w:rsidRDefault="001960A4">
      <w:r>
        <w:t>Many people forget to ensure that their company information is up-to-date. While this should be obvious, you need to make sure that your company contact information is correct, that your company profile and industry match</w:t>
      </w:r>
      <w:r>
        <w:t xml:space="preserve">, and that your background information is up-to-date. </w:t>
      </w:r>
    </w:p>
    <w:p w:rsidR="00832018" w:rsidRDefault="00832018"/>
    <w:p w:rsidR="00832018" w:rsidRDefault="001960A4">
      <w:pPr>
        <w:rPr>
          <w:b/>
        </w:rPr>
      </w:pPr>
      <w:r>
        <w:rPr>
          <w:b/>
        </w:rPr>
        <w:t>Update Your Page</w:t>
      </w:r>
    </w:p>
    <w:p w:rsidR="00832018" w:rsidRDefault="001960A4">
      <w:r>
        <w:lastRenderedPageBreak/>
        <w:t xml:space="preserve">If you want to attract the attention of prospects and increase your leads, then you have to remain active on LinkedIn. This means you have to provide updates about your company daily </w:t>
      </w:r>
      <w:r>
        <w:t>and deliver high-quality, value-added content on a regular basis. You should also try to add links to outside resources and take advantage of the blog-style news feed to communicate more efficiently with your audience.</w:t>
      </w:r>
    </w:p>
    <w:p w:rsidR="00D003E2" w:rsidRDefault="00D003E2"/>
    <w:p w:rsidR="00D003E2" w:rsidRPr="00832018" w:rsidRDefault="001960A4">
      <w:r>
        <w:t>These are just a few of the tips tha</w:t>
      </w:r>
      <w:r>
        <w:t xml:space="preserve">t you can utilize to make sure that your company LinkedIn page attracts the attention of your target audience. </w:t>
      </w:r>
    </w:p>
    <w:sectPr w:rsidR="00D003E2" w:rsidRPr="00832018"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CEB"/>
    <w:rsid w:val="0007130F"/>
    <w:rsid w:val="001960A4"/>
    <w:rsid w:val="0025574B"/>
    <w:rsid w:val="003D4F69"/>
    <w:rsid w:val="004F464A"/>
    <w:rsid w:val="005F1059"/>
    <w:rsid w:val="00601958"/>
    <w:rsid w:val="0064063D"/>
    <w:rsid w:val="00660AAD"/>
    <w:rsid w:val="006B4611"/>
    <w:rsid w:val="00832018"/>
    <w:rsid w:val="00916CEB"/>
    <w:rsid w:val="00AD4BF1"/>
    <w:rsid w:val="00C03730"/>
    <w:rsid w:val="00D003E2"/>
    <w:rsid w:val="00D60FF9"/>
    <w:rsid w:val="00E90990"/>
    <w:rsid w:val="00ED7616"/>
    <w:rsid w:val="00F72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A19A392E-E897-5D4F-BB54-D61D8DBDB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397</Words>
  <Characters>2062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2018-12-09T20:35:00Z</dcterms:created>
  <dcterms:modified xsi:type="dcterms:W3CDTF">2018-12-09T20:35:00Z</dcterms:modified>
  <cp:category/>
</cp:coreProperties>
</file>